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BFD8D" w14:textId="77777777" w:rsidR="001065EB" w:rsidRDefault="001065EB" w:rsidP="00F21AAA">
      <w:pPr>
        <w:tabs>
          <w:tab w:val="left" w:pos="993"/>
          <w:tab w:val="left" w:pos="1134"/>
        </w:tabs>
        <w:rPr>
          <w:rFonts w:cs="Arial"/>
        </w:rPr>
      </w:pPr>
    </w:p>
    <w:p w14:paraId="4BB7FE21" w14:textId="028C8517" w:rsidR="000E581B" w:rsidRDefault="000E581B" w:rsidP="00F21AAA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1065EB">
        <w:rPr>
          <w:rFonts w:cs="Arial"/>
        </w:rPr>
        <w:t>78.2024-BJ</w:t>
      </w:r>
      <w:bookmarkStart w:id="0" w:name="_GoBack"/>
      <w:bookmarkEnd w:id="0"/>
    </w:p>
    <w:p w14:paraId="7912B2BC" w14:textId="12202422" w:rsidR="00B64331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E3362C">
        <w:rPr>
          <w:rFonts w:cs="Arial"/>
          <w:b/>
        </w:rPr>
        <w:t xml:space="preserve">REFERENC </w:t>
      </w:r>
      <w:r w:rsidR="00B64331" w:rsidRPr="00080520">
        <w:rPr>
          <w:rFonts w:cs="Arial"/>
          <w:b/>
        </w:rPr>
        <w:t>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6863F485" w14:textId="1F630494" w:rsidR="00E3362C" w:rsidRPr="00080520" w:rsidRDefault="00E3362C" w:rsidP="00E3362C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 w:rsidR="00DA3E1D">
        <w:rPr>
          <w:rFonts w:cs="Arial"/>
        </w:rPr>
        <w:t>referenčnih projektov</w:t>
      </w:r>
      <w:r>
        <w:rPr>
          <w:rFonts w:cs="Arial"/>
        </w:rPr>
        <w:t xml:space="preserve"> </w:t>
      </w:r>
      <w:r w:rsidRPr="00666204">
        <w:rPr>
          <w:rFonts w:cs="Arial"/>
        </w:rPr>
        <w:t xml:space="preserve">skladno z zahtevami iz </w:t>
      </w:r>
      <w:r>
        <w:rPr>
          <w:rFonts w:cs="Arial"/>
        </w:rPr>
        <w:t xml:space="preserve">obrazca </w:t>
      </w:r>
      <w:proofErr w:type="spellStart"/>
      <w:r>
        <w:rPr>
          <w:rFonts w:cs="Arial"/>
        </w:rPr>
        <w:t>OBR</w:t>
      </w:r>
      <w:proofErr w:type="spellEnd"/>
      <w:r>
        <w:rPr>
          <w:rFonts w:cs="Arial"/>
        </w:rPr>
        <w:t xml:space="preserve"> – 2.0</w:t>
      </w:r>
      <w:r w:rsidR="00FE139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9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1568"/>
        <w:gridCol w:w="2746"/>
        <w:gridCol w:w="1306"/>
        <w:gridCol w:w="3497"/>
        <w:gridCol w:w="2324"/>
        <w:gridCol w:w="2948"/>
      </w:tblGrid>
      <w:tr w:rsidR="00AD3753" w:rsidRPr="00080520" w14:paraId="404E472A" w14:textId="6A702922" w:rsidTr="00AD3753">
        <w:trPr>
          <w:trHeight w:val="536"/>
        </w:trPr>
        <w:tc>
          <w:tcPr>
            <w:tcW w:w="523" w:type="dxa"/>
            <w:vAlign w:val="center"/>
          </w:tcPr>
          <w:p w14:paraId="73A488D3" w14:textId="77777777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568" w:type="dxa"/>
            <w:vAlign w:val="center"/>
          </w:tcPr>
          <w:p w14:paraId="0A22025D" w14:textId="77777777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746" w:type="dxa"/>
            <w:vAlign w:val="center"/>
          </w:tcPr>
          <w:p w14:paraId="55C15910" w14:textId="31E83CEB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06" w:type="dxa"/>
          </w:tcPr>
          <w:p w14:paraId="63490991" w14:textId="445B36CB" w:rsidR="00AD3753" w:rsidRPr="001A5069" w:rsidRDefault="00AD3753" w:rsidP="00AD375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497" w:type="dxa"/>
          </w:tcPr>
          <w:p w14:paraId="1A070F5F" w14:textId="77777777" w:rsidR="00174C7E" w:rsidRDefault="00174C7E" w:rsidP="00174C7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izvedene/izvajanja storitve z navedbo spletne tehnologije </w:t>
            </w:r>
          </w:p>
          <w:p w14:paraId="7582AC40" w14:textId="5D18C33E" w:rsidR="00AD3753" w:rsidRPr="001A5069" w:rsidRDefault="00AD3753" w:rsidP="00AD3753">
            <w:pPr>
              <w:jc w:val="center"/>
              <w:rPr>
                <w:rFonts w:cs="Arial"/>
              </w:rPr>
            </w:pPr>
          </w:p>
        </w:tc>
        <w:tc>
          <w:tcPr>
            <w:tcW w:w="2324" w:type="dxa"/>
          </w:tcPr>
          <w:p w14:paraId="766A5A2C" w14:textId="77777777" w:rsidR="00174C7E" w:rsidRDefault="00174C7E" w:rsidP="00174C7E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izvedene/izvajanja storitve </w:t>
            </w:r>
          </w:p>
          <w:p w14:paraId="0E6B2A9B" w14:textId="1B682FB2" w:rsidR="00AD3753" w:rsidRPr="001A5069" w:rsidRDefault="00174C7E" w:rsidP="00174C7E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oz</w:t>
            </w:r>
            <w:r w:rsidR="00C33710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obdobje izvajanja storitve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948" w:type="dxa"/>
          </w:tcPr>
          <w:p w14:paraId="4079DF27" w14:textId="07D70AC8" w:rsidR="00AD3753" w:rsidRPr="001A5069" w:rsidRDefault="00AD3753" w:rsidP="00AD37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sklopa</w:t>
            </w:r>
          </w:p>
          <w:p w14:paraId="6BE6E62D" w14:textId="5EC5FB54" w:rsidR="00AD3753" w:rsidRPr="00F21AAA" w:rsidRDefault="00AD3753" w:rsidP="00AD375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931D7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(vpiše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931D7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sklopa na katerega se referenca nanaša)</w:t>
            </w:r>
          </w:p>
        </w:tc>
      </w:tr>
      <w:tr w:rsidR="00AD3753" w:rsidRPr="00080520" w14:paraId="528E050B" w14:textId="14192A9C" w:rsidTr="00AD3753">
        <w:trPr>
          <w:trHeight w:val="354"/>
        </w:trPr>
        <w:tc>
          <w:tcPr>
            <w:tcW w:w="523" w:type="dxa"/>
          </w:tcPr>
          <w:p w14:paraId="160CDB58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00B5F1CB" w14:textId="77777777" w:rsidR="00AD3753" w:rsidRDefault="00AD3753" w:rsidP="00B33ED1">
            <w:pPr>
              <w:rPr>
                <w:rFonts w:cs="Arial"/>
              </w:rPr>
            </w:pPr>
          </w:p>
          <w:p w14:paraId="5F09ABEC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111558E7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309F8360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7B003E87" w14:textId="0400E00A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64B6C41A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248469A2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5AED87CB" w14:textId="06D51FDB" w:rsidTr="00AD3753">
        <w:trPr>
          <w:trHeight w:val="354"/>
        </w:trPr>
        <w:tc>
          <w:tcPr>
            <w:tcW w:w="523" w:type="dxa"/>
          </w:tcPr>
          <w:p w14:paraId="2D644A8B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57D54415" w14:textId="77777777" w:rsidR="00AD3753" w:rsidRDefault="00AD3753" w:rsidP="00B33ED1">
            <w:pPr>
              <w:rPr>
                <w:rFonts w:cs="Arial"/>
              </w:rPr>
            </w:pPr>
          </w:p>
          <w:p w14:paraId="2BA1AED3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74BC9C48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2ADBDCD2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02C468E0" w14:textId="727FC600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1E9BD2AA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3933CA48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3A0BC27B" w14:textId="12E40F11" w:rsidTr="00AD3753">
        <w:trPr>
          <w:trHeight w:val="354"/>
        </w:trPr>
        <w:tc>
          <w:tcPr>
            <w:tcW w:w="523" w:type="dxa"/>
          </w:tcPr>
          <w:p w14:paraId="657F4DE3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114CAC9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4585B73B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285DE0F1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35D329E0" w14:textId="4FB330A4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1DBEC15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5222A9A9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61BBF6E7" w14:textId="16D391DD" w:rsidTr="00AD3753">
        <w:trPr>
          <w:trHeight w:val="354"/>
        </w:trPr>
        <w:tc>
          <w:tcPr>
            <w:tcW w:w="523" w:type="dxa"/>
          </w:tcPr>
          <w:p w14:paraId="7030BD8A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066B2472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5761D76B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5CC1D5BF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5F9211F0" w14:textId="348B3D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4ED1CD40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4D8F7A1D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2D09B2A" w14:textId="77777777" w:rsidR="00E3362C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7DD8016" w14:textId="77777777" w:rsidR="00E3362C" w:rsidRPr="000F3639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6787A00F" w14:textId="77777777" w:rsidR="00E3362C" w:rsidRDefault="00E3362C" w:rsidP="00E3362C">
      <w:pPr>
        <w:jc w:val="both"/>
        <w:rPr>
          <w:rFonts w:cs="Arial"/>
          <w:i/>
        </w:rPr>
      </w:pPr>
    </w:p>
    <w:p w14:paraId="682E7DE8" w14:textId="77777777" w:rsidR="00E3362C" w:rsidRDefault="00E3362C" w:rsidP="00E3362C">
      <w:pPr>
        <w:jc w:val="both"/>
        <w:rPr>
          <w:rFonts w:cs="Arial"/>
          <w:i/>
        </w:rPr>
      </w:pPr>
    </w:p>
    <w:p w14:paraId="45379BD7" w14:textId="77777777" w:rsidR="00AD3753" w:rsidRDefault="00AD3753" w:rsidP="009466C0">
      <w:pPr>
        <w:jc w:val="both"/>
        <w:rPr>
          <w:rFonts w:cs="Arial"/>
          <w:i/>
        </w:rPr>
      </w:pPr>
    </w:p>
    <w:p w14:paraId="46E994CD" w14:textId="77777777" w:rsidR="00AD3753" w:rsidRDefault="00AD3753" w:rsidP="009466C0">
      <w:pPr>
        <w:jc w:val="both"/>
        <w:rPr>
          <w:rFonts w:cs="Arial"/>
          <w:i/>
        </w:rPr>
      </w:pPr>
    </w:p>
    <w:p w14:paraId="726565A7" w14:textId="77777777" w:rsidR="00AD3753" w:rsidRDefault="00AD3753" w:rsidP="009466C0">
      <w:pPr>
        <w:jc w:val="both"/>
        <w:rPr>
          <w:rFonts w:cs="Arial"/>
          <w:i/>
        </w:rPr>
      </w:pPr>
    </w:p>
    <w:p w14:paraId="2A7CB2B2" w14:textId="63774A2C" w:rsidR="00ED5254" w:rsidRPr="009466C0" w:rsidRDefault="009466C0" w:rsidP="009466C0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</w:p>
    <w:sectPr w:rsidR="00ED5254" w:rsidRPr="009466C0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60BC7" w14:textId="77777777" w:rsidR="00350BE2" w:rsidRDefault="00350BE2">
      <w:r>
        <w:separator/>
      </w:r>
    </w:p>
  </w:endnote>
  <w:endnote w:type="continuationSeparator" w:id="0">
    <w:p w14:paraId="6B4CAEE6" w14:textId="77777777" w:rsidR="00350BE2" w:rsidRDefault="0035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38FC479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466C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466C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43ABD4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37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37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71732" w14:textId="77777777" w:rsidR="00350BE2" w:rsidRDefault="00350BE2">
      <w:r>
        <w:separator/>
      </w:r>
    </w:p>
  </w:footnote>
  <w:footnote w:type="continuationSeparator" w:id="0">
    <w:p w14:paraId="3B70467B" w14:textId="77777777" w:rsidR="00350BE2" w:rsidRDefault="00350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89B6F" w14:textId="77777777" w:rsidR="00FE139B" w:rsidRDefault="00FE139B"/>
  <w:p w14:paraId="5599F4C2" w14:textId="77777777" w:rsidR="00FE139B" w:rsidRDefault="00FE139B"/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7BEEE66F" w14:textId="78C5700D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20953820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0A471F2" w14:textId="69D16178" w:rsidR="00370866" w:rsidRPr="00A1445A" w:rsidRDefault="00370866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63E9BFDF" w:rsidR="00C0552D" w:rsidRPr="00AC706D" w:rsidRDefault="00084CEF" w:rsidP="00720D3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0D3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20E6DC7E" w:rsidR="00C0552D" w:rsidRPr="00AC706D" w:rsidRDefault="00123242" w:rsidP="00262B40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proofErr w:type="spellStart"/>
          <w:r w:rsidRPr="00AC706D">
            <w:rPr>
              <w:rFonts w:cs="Arial"/>
              <w:color w:val="000000"/>
              <w:sz w:val="16"/>
              <w:szCs w:val="16"/>
            </w:rPr>
            <w:t>OBR</w:t>
          </w:r>
          <w:proofErr w:type="spellEnd"/>
          <w:r w:rsidRPr="00AC706D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</w:t>
          </w:r>
          <w:r w:rsidR="00FE139B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84CEF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065EB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74C7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0565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A7644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5043A"/>
    <w:rsid w:val="00350BE2"/>
    <w:rsid w:val="00367250"/>
    <w:rsid w:val="00370866"/>
    <w:rsid w:val="0037231D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25DAE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5B1B"/>
    <w:rsid w:val="00537622"/>
    <w:rsid w:val="005608A6"/>
    <w:rsid w:val="005724B4"/>
    <w:rsid w:val="005726D2"/>
    <w:rsid w:val="005753D9"/>
    <w:rsid w:val="0057576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0D39"/>
    <w:rsid w:val="00723CCF"/>
    <w:rsid w:val="007345D8"/>
    <w:rsid w:val="007401EC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98D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466C0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D3753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34236"/>
    <w:rsid w:val="00B4256F"/>
    <w:rsid w:val="00B528B4"/>
    <w:rsid w:val="00B52BF2"/>
    <w:rsid w:val="00B5369B"/>
    <w:rsid w:val="00B538F5"/>
    <w:rsid w:val="00B64331"/>
    <w:rsid w:val="00B661E3"/>
    <w:rsid w:val="00B76834"/>
    <w:rsid w:val="00B81673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52F0"/>
    <w:rsid w:val="00C2689D"/>
    <w:rsid w:val="00C33710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C4A73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3E1D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3362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EF344E"/>
    <w:rsid w:val="00F0171E"/>
    <w:rsid w:val="00F0300D"/>
    <w:rsid w:val="00F0401D"/>
    <w:rsid w:val="00F21AAA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2054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139B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FC960B-E9F2-4549-87E6-84F91F83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7B52E-7883-4F88-B8F4-F81460BB42E9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F9189-5F15-43F7-A5F8-ED944A02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5</cp:revision>
  <cp:lastPrinted>2016-06-20T06:36:00Z</cp:lastPrinted>
  <dcterms:created xsi:type="dcterms:W3CDTF">2024-05-04T08:50:00Z</dcterms:created>
  <dcterms:modified xsi:type="dcterms:W3CDTF">2024-05-14T08:51:00Z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